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53B3C" w14:textId="13AF232B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D3E9C">
        <w:rPr>
          <w:rFonts w:ascii="Arial" w:hAnsi="Arial" w:cs="Arial"/>
          <w:b/>
          <w:caps/>
          <w:sz w:val="28"/>
          <w:szCs w:val="28"/>
        </w:rPr>
        <w:t>2</w:t>
      </w:r>
      <w:r w:rsidR="00B65D13">
        <w:rPr>
          <w:rFonts w:ascii="Arial" w:hAnsi="Arial" w:cs="Arial"/>
          <w:b/>
          <w:caps/>
          <w:sz w:val="28"/>
          <w:szCs w:val="28"/>
        </w:rPr>
        <w:t>221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6105C193" w:rsidR="00150EE2" w:rsidRPr="005A03FA" w:rsidRDefault="00333478" w:rsidP="0089406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33478"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9107FE">
              <w:rPr>
                <w:rFonts w:ascii="Arial" w:hAnsi="Arial" w:cs="Arial"/>
                <w:sz w:val="20"/>
                <w:szCs w:val="20"/>
              </w:rPr>
              <w:t xml:space="preserve">providências </w:t>
            </w:r>
            <w:r w:rsidR="00B65D13">
              <w:rPr>
                <w:rFonts w:ascii="Arial" w:hAnsi="Arial" w:cs="Arial"/>
                <w:sz w:val="20"/>
                <w:szCs w:val="20"/>
              </w:rPr>
              <w:t>junto à Secretaria de Esportes e Recreação para que sejam realizados serviços de manutenção e a troca de equipamentos enferrujados, bem como a colocação de placa de identificação, na academia ao ar livre do Jardim Paraíso.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B12896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0BCC67C7" w14:textId="395D651F" w:rsidR="005471CB" w:rsidRPr="008F0A5E" w:rsidRDefault="003A77BE" w:rsidP="00B65D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8F0A5E">
        <w:rPr>
          <w:rFonts w:ascii="Arial" w:hAnsi="Arial" w:cs="Arial"/>
          <w:b/>
        </w:rPr>
        <w:t>INDICAMOS</w:t>
      </w:r>
      <w:r w:rsidRPr="008F0A5E">
        <w:rPr>
          <w:rFonts w:ascii="Arial" w:hAnsi="Arial" w:cs="Arial"/>
        </w:rPr>
        <w:t xml:space="preserve"> ao Excelentíssimo Senhor Prefeito Municipal de Jacareí, </w:t>
      </w:r>
      <w:r w:rsidR="00333478" w:rsidRPr="008F0A5E">
        <w:rPr>
          <w:rFonts w:ascii="Arial" w:hAnsi="Arial" w:cs="Arial"/>
        </w:rPr>
        <w:t>D</w:t>
      </w:r>
      <w:r w:rsidR="00E05D29" w:rsidRPr="008F0A5E">
        <w:rPr>
          <w:rFonts w:ascii="Arial" w:hAnsi="Arial" w:cs="Arial"/>
        </w:rPr>
        <w:t xml:space="preserve">r. </w:t>
      </w:r>
      <w:r w:rsidRPr="008F0A5E">
        <w:rPr>
          <w:rFonts w:ascii="Arial" w:hAnsi="Arial" w:cs="Arial"/>
        </w:rPr>
        <w:t xml:space="preserve">Izaías José de Santana, </w:t>
      </w:r>
      <w:r w:rsidR="00E05D29" w:rsidRPr="008F0A5E">
        <w:rPr>
          <w:rFonts w:ascii="Arial" w:hAnsi="Arial" w:cs="Arial"/>
        </w:rPr>
        <w:t>seja</w:t>
      </w:r>
      <w:r w:rsidR="00B12896" w:rsidRPr="008F0A5E">
        <w:rPr>
          <w:rFonts w:ascii="Arial" w:hAnsi="Arial" w:cs="Arial"/>
        </w:rPr>
        <w:t>m tomadas</w:t>
      </w:r>
      <w:r w:rsidR="00E05D29" w:rsidRPr="008F0A5E">
        <w:rPr>
          <w:rFonts w:ascii="Arial" w:hAnsi="Arial" w:cs="Arial"/>
        </w:rPr>
        <w:t xml:space="preserve"> provid</w:t>
      </w:r>
      <w:r w:rsidR="00B12896" w:rsidRPr="008F0A5E">
        <w:rPr>
          <w:rFonts w:ascii="Arial" w:hAnsi="Arial" w:cs="Arial"/>
        </w:rPr>
        <w:t xml:space="preserve">ências </w:t>
      </w:r>
      <w:r w:rsidR="008F0A5E" w:rsidRPr="008F0A5E">
        <w:rPr>
          <w:rFonts w:ascii="Arial" w:hAnsi="Arial" w:cs="Arial"/>
        </w:rPr>
        <w:t xml:space="preserve">junto à Secretaria de Esportes e Recreação para </w:t>
      </w:r>
      <w:r w:rsidR="008F0A5E">
        <w:rPr>
          <w:rFonts w:ascii="Arial" w:hAnsi="Arial" w:cs="Arial"/>
        </w:rPr>
        <w:t xml:space="preserve">a realização de </w:t>
      </w:r>
      <w:r w:rsidR="008F0A5E" w:rsidRPr="008F0A5E">
        <w:rPr>
          <w:rFonts w:ascii="Arial" w:hAnsi="Arial" w:cs="Arial"/>
        </w:rPr>
        <w:t>serviços de manutenção e troca de equipamentos enferrujados, bem como colocação de placa de identificação, na academia ao ar livre do Jardim Paraíso.</w:t>
      </w:r>
    </w:p>
    <w:p w14:paraId="0BDA3D95" w14:textId="16F1167E" w:rsidR="00522F95" w:rsidRPr="00B12896" w:rsidRDefault="00522F95" w:rsidP="000C281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B12896">
        <w:rPr>
          <w:rFonts w:ascii="Arial" w:hAnsi="Arial" w:cs="Arial"/>
        </w:rPr>
        <w:t>Certos do pronto atendimento desta reivindicação, subscrevemos agradecidos.</w:t>
      </w:r>
    </w:p>
    <w:p w14:paraId="28E9ED10" w14:textId="77777777"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3138465F" w14:textId="4339F9B5"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B65D13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14:paraId="56F06FE5" w14:textId="77777777"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610185AC" w14:textId="77777777" w:rsidR="004571C5" w:rsidRDefault="004571C5" w:rsidP="00522F95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14:paraId="1271FD64" w14:textId="7E90D3AF" w:rsidR="004571C5" w:rsidRPr="00522F95" w:rsidRDefault="00522F95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b/>
          <w:bCs/>
        </w:rPr>
      </w:pPr>
      <w:r w:rsidRPr="00522F95">
        <w:rPr>
          <w:rFonts w:ascii="Arial" w:hAnsi="Arial" w:cs="Arial"/>
          <w:b/>
          <w:bCs/>
        </w:rPr>
        <w:t>DR. RODRIGO SALOMON</w:t>
      </w:r>
    </w:p>
    <w:p w14:paraId="1515D5B1" w14:textId="55E3F7C3" w:rsidR="00522F95" w:rsidRDefault="00522F95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– PSDB</w:t>
      </w:r>
    </w:p>
    <w:p w14:paraId="25A4C5D0" w14:textId="3D458B76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300411F9" w14:textId="27324AB6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4F68E602" w14:textId="064CB5EB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47EBAE05" w14:textId="377FD1C1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3D9EAE15" w14:textId="0B8934B9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29B84F8F" w14:textId="1ED0FD30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528DE4EA" w14:textId="2893D3FA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4A37F809" w14:textId="60333F6B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2914D705" w14:textId="4845AB6D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33CE5315" w14:textId="77777777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6CC59843" w14:textId="1D847D2A" w:rsidR="008F0A5E" w:rsidRDefault="00103643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0330DFA" wp14:editId="0745D837">
            <wp:extent cx="4777740" cy="358140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740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E60E20" w14:textId="77777777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0ACA8E9E" w14:textId="3B74101C" w:rsidR="008F0A5E" w:rsidRDefault="00103643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6F295C8" wp14:editId="5DFFDAA7">
            <wp:extent cx="4838700" cy="362712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62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B076F" w14:textId="6BFCC543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5B288763" w14:textId="77777777" w:rsidR="008F0A5E" w:rsidRDefault="008F0A5E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22E827ED" w14:textId="44DBEE8D" w:rsidR="006715D6" w:rsidRDefault="00103643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w:drawing>
          <wp:inline distT="0" distB="0" distL="0" distR="0" wp14:anchorId="43D709E6" wp14:editId="418C77C7">
            <wp:extent cx="4998720" cy="3749040"/>
            <wp:effectExtent l="0" t="0" r="0" b="381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715D6" w:rsidSect="007D39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64D15" w14:textId="77777777" w:rsidR="001D4F04" w:rsidRDefault="001D4F04">
      <w:r>
        <w:separator/>
      </w:r>
    </w:p>
  </w:endnote>
  <w:endnote w:type="continuationSeparator" w:id="0">
    <w:p w14:paraId="34A3E544" w14:textId="77777777" w:rsidR="001D4F04" w:rsidRDefault="001D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316E6" w14:textId="77777777" w:rsidR="008F0A5E" w:rsidRDefault="008F0A5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16248" w14:textId="77777777" w:rsidR="001D4F04" w:rsidRDefault="001D4F04">
      <w:r>
        <w:separator/>
      </w:r>
    </w:p>
  </w:footnote>
  <w:footnote w:type="continuationSeparator" w:id="0">
    <w:p w14:paraId="13A640B8" w14:textId="77777777" w:rsidR="001D4F04" w:rsidRDefault="001D4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84F87" w14:textId="77777777" w:rsidR="008F0A5E" w:rsidRDefault="008F0A5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AAFE3" w14:textId="2ACD8495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B12896">
      <w:rPr>
        <w:rFonts w:ascii="Arial" w:hAnsi="Arial" w:cs="Arial"/>
        <w:b/>
        <w:sz w:val="20"/>
        <w:szCs w:val="20"/>
        <w:u w:val="single"/>
      </w:rPr>
      <w:t>2</w:t>
    </w:r>
    <w:r w:rsidR="00B65D13">
      <w:rPr>
        <w:rFonts w:ascii="Arial" w:hAnsi="Arial" w:cs="Arial"/>
        <w:b/>
        <w:sz w:val="20"/>
        <w:szCs w:val="20"/>
        <w:u w:val="single"/>
      </w:rPr>
      <w:t>221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B12896">
      <w:rPr>
        <w:rFonts w:ascii="Arial" w:hAnsi="Arial" w:cs="Arial"/>
        <w:b/>
        <w:sz w:val="20"/>
        <w:szCs w:val="20"/>
        <w:u w:val="single"/>
      </w:rPr>
      <w:t xml:space="preserve"> Dr. Rodrigo Salomon </w:t>
    </w:r>
    <w:r w:rsidR="0073784F">
      <w:rPr>
        <w:rFonts w:ascii="Arial" w:hAnsi="Arial" w:cs="Arial"/>
        <w:b/>
        <w:sz w:val="20"/>
        <w:szCs w:val="20"/>
        <w:u w:val="single"/>
      </w:rPr>
      <w:t>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0364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03643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C3A2431" w:rsidR="00D2072E" w:rsidRPr="00EB04D6" w:rsidRDefault="008F0A5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282BB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48FCC252" w14:textId="7C3A2431" w:rsidR="00D2072E" w:rsidRPr="00EB04D6" w:rsidRDefault="008F0A5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54D9E" w14:textId="77777777" w:rsidR="00B12896" w:rsidRDefault="00B1289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281E"/>
    <w:rsid w:val="000C56BA"/>
    <w:rsid w:val="000F1D58"/>
    <w:rsid w:val="000F6251"/>
    <w:rsid w:val="00103643"/>
    <w:rsid w:val="0010639D"/>
    <w:rsid w:val="001146D8"/>
    <w:rsid w:val="0014591F"/>
    <w:rsid w:val="00150EE2"/>
    <w:rsid w:val="00172E81"/>
    <w:rsid w:val="001734DD"/>
    <w:rsid w:val="00181CD2"/>
    <w:rsid w:val="001840AD"/>
    <w:rsid w:val="001903FF"/>
    <w:rsid w:val="001A09F2"/>
    <w:rsid w:val="001B0773"/>
    <w:rsid w:val="001C3E9C"/>
    <w:rsid w:val="001C7A18"/>
    <w:rsid w:val="001D4F04"/>
    <w:rsid w:val="001E01CA"/>
    <w:rsid w:val="001F13C3"/>
    <w:rsid w:val="00204ED7"/>
    <w:rsid w:val="00212E2C"/>
    <w:rsid w:val="002306A6"/>
    <w:rsid w:val="00230859"/>
    <w:rsid w:val="00242027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2F785A"/>
    <w:rsid w:val="0030168E"/>
    <w:rsid w:val="00317C1A"/>
    <w:rsid w:val="00323F0F"/>
    <w:rsid w:val="00333478"/>
    <w:rsid w:val="00347D5E"/>
    <w:rsid w:val="0036039C"/>
    <w:rsid w:val="003638CC"/>
    <w:rsid w:val="00381797"/>
    <w:rsid w:val="003848C4"/>
    <w:rsid w:val="00385370"/>
    <w:rsid w:val="00397FF3"/>
    <w:rsid w:val="003A77BE"/>
    <w:rsid w:val="003B4EBC"/>
    <w:rsid w:val="003B69D0"/>
    <w:rsid w:val="003D3E9C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3AAA"/>
    <w:rsid w:val="00522F95"/>
    <w:rsid w:val="00524669"/>
    <w:rsid w:val="00533862"/>
    <w:rsid w:val="005471CB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5E3977"/>
    <w:rsid w:val="00624472"/>
    <w:rsid w:val="0063683C"/>
    <w:rsid w:val="006426AE"/>
    <w:rsid w:val="00643845"/>
    <w:rsid w:val="006715D6"/>
    <w:rsid w:val="00674F7D"/>
    <w:rsid w:val="00681021"/>
    <w:rsid w:val="00682E6E"/>
    <w:rsid w:val="00690D1E"/>
    <w:rsid w:val="00691CF5"/>
    <w:rsid w:val="00692BEF"/>
    <w:rsid w:val="0069312F"/>
    <w:rsid w:val="006A370D"/>
    <w:rsid w:val="006B0153"/>
    <w:rsid w:val="006B0B8E"/>
    <w:rsid w:val="006B6DF5"/>
    <w:rsid w:val="006C59BC"/>
    <w:rsid w:val="006D6F7D"/>
    <w:rsid w:val="006E6581"/>
    <w:rsid w:val="006E7E66"/>
    <w:rsid w:val="006F21EE"/>
    <w:rsid w:val="006F4E64"/>
    <w:rsid w:val="006F7B0A"/>
    <w:rsid w:val="00701576"/>
    <w:rsid w:val="007100AD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E5872"/>
    <w:rsid w:val="007F75CA"/>
    <w:rsid w:val="0080197E"/>
    <w:rsid w:val="00804F23"/>
    <w:rsid w:val="00806BFC"/>
    <w:rsid w:val="00810024"/>
    <w:rsid w:val="00820C13"/>
    <w:rsid w:val="0083007D"/>
    <w:rsid w:val="00833E7C"/>
    <w:rsid w:val="00847364"/>
    <w:rsid w:val="008474F2"/>
    <w:rsid w:val="00870972"/>
    <w:rsid w:val="00877E50"/>
    <w:rsid w:val="008909A4"/>
    <w:rsid w:val="00894066"/>
    <w:rsid w:val="008A0EB2"/>
    <w:rsid w:val="008C33AB"/>
    <w:rsid w:val="008C72B7"/>
    <w:rsid w:val="008D73BE"/>
    <w:rsid w:val="008F0A5E"/>
    <w:rsid w:val="008F1E6B"/>
    <w:rsid w:val="008F7625"/>
    <w:rsid w:val="009107FE"/>
    <w:rsid w:val="00922964"/>
    <w:rsid w:val="009512E0"/>
    <w:rsid w:val="009579A2"/>
    <w:rsid w:val="009768E6"/>
    <w:rsid w:val="009A18ED"/>
    <w:rsid w:val="009A2ABD"/>
    <w:rsid w:val="009B207E"/>
    <w:rsid w:val="009B32F8"/>
    <w:rsid w:val="009D0F6E"/>
    <w:rsid w:val="009D50D4"/>
    <w:rsid w:val="009D512F"/>
    <w:rsid w:val="009E1F05"/>
    <w:rsid w:val="009E6B3F"/>
    <w:rsid w:val="00A0798D"/>
    <w:rsid w:val="00A20455"/>
    <w:rsid w:val="00A21A8C"/>
    <w:rsid w:val="00A349F1"/>
    <w:rsid w:val="00A46B01"/>
    <w:rsid w:val="00A5279F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1190C"/>
    <w:rsid w:val="00B12896"/>
    <w:rsid w:val="00B217B8"/>
    <w:rsid w:val="00B34959"/>
    <w:rsid w:val="00B3751C"/>
    <w:rsid w:val="00B41F4D"/>
    <w:rsid w:val="00B57E0F"/>
    <w:rsid w:val="00B64648"/>
    <w:rsid w:val="00B65D13"/>
    <w:rsid w:val="00B75CEF"/>
    <w:rsid w:val="00B8071C"/>
    <w:rsid w:val="00B915EC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848F6"/>
    <w:rsid w:val="00C94949"/>
    <w:rsid w:val="00CA0DCD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43F7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5D29"/>
    <w:rsid w:val="00E07978"/>
    <w:rsid w:val="00E11F92"/>
    <w:rsid w:val="00E14F37"/>
    <w:rsid w:val="00E3022D"/>
    <w:rsid w:val="00E4292C"/>
    <w:rsid w:val="00E51448"/>
    <w:rsid w:val="00E61066"/>
    <w:rsid w:val="00E66CFD"/>
    <w:rsid w:val="00E721EC"/>
    <w:rsid w:val="00E86C30"/>
    <w:rsid w:val="00E90791"/>
    <w:rsid w:val="00E90C30"/>
    <w:rsid w:val="00EB04D6"/>
    <w:rsid w:val="00ED2065"/>
    <w:rsid w:val="00EF3335"/>
    <w:rsid w:val="00F16F74"/>
    <w:rsid w:val="00F27895"/>
    <w:rsid w:val="00F32EE3"/>
    <w:rsid w:val="00F420E5"/>
    <w:rsid w:val="00F431E0"/>
    <w:rsid w:val="00F5150F"/>
    <w:rsid w:val="00F65C85"/>
    <w:rsid w:val="00F73DA3"/>
    <w:rsid w:val="00F7430A"/>
    <w:rsid w:val="00F845A1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0E332-CC65-48BE-BE0A-FF610340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12</TotalTime>
  <Pages>3</Pages>
  <Words>113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8</cp:revision>
  <cp:lastPrinted>2017-01-27T16:52:00Z</cp:lastPrinted>
  <dcterms:created xsi:type="dcterms:W3CDTF">2020-11-30T17:18:00Z</dcterms:created>
  <dcterms:modified xsi:type="dcterms:W3CDTF">2020-12-01T14:34:00Z</dcterms:modified>
</cp:coreProperties>
</file>